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B - Plan 111 " Neu Zippendorf- Am Berliner Platz" für das ZGM und die SWS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Entwicklung B - Plan 111 " Neu Zippendorf - Am Berliner Platz" für das ZGM und die SWS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